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4D5355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120F56" w:rsidRDefault="008D329F" w:rsidP="004D535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120F56" w:rsidRPr="00120F5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4D5355">
              <w:t xml:space="preserve"> </w:t>
            </w:r>
            <w:r w:rsidR="004D5355" w:rsidRPr="004D535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ΟΓΚΟΜΕΤΡΙΚΟΣ ΚΥΛΙΝΔΡΟΣ 100ml</w:t>
            </w:r>
            <w:r w:rsidR="00120F56" w:rsidRPr="00120F56">
              <w:rPr>
                <w:lang w:val="el-GR"/>
              </w:rPr>
              <w:t xml:space="preserve"> 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4D5355" w:rsidP="004D535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D535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ΓΥΑΛΙΝΟΣ ΟΓΚΟΜΕΤΡΙΚΟΣ ΚΥΛΙΝΔΡΟΣ ΑΠΟ BOROSILICATE GLASS 3.3, CLASS A, ΣΥΜΦΩΝΑ ΜΕ ISO4788, 100ml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120F5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4D5355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20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20F56"/>
    <w:rsid w:val="0024151E"/>
    <w:rsid w:val="002C5B52"/>
    <w:rsid w:val="004D5355"/>
    <w:rsid w:val="007C3968"/>
    <w:rsid w:val="008D329F"/>
    <w:rsid w:val="009A6F6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6F151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6508071C</Template>
  <TotalTime>1</TotalTime>
  <Pages>1</Pages>
  <Words>51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2025-11-25T11:28:00Z</dcterms:created>
  <dcterms:modified xsi:type="dcterms:W3CDTF">2025-11-25T11:28:00Z</dcterms:modified>
</cp:coreProperties>
</file>